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2C1CD898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021EF9" w:rsidRPr="00021EF9">
        <w:rPr>
          <w:rFonts w:cs="Arial"/>
        </w:rPr>
        <w:t xml:space="preserve"> </w:t>
      </w:r>
      <w:r w:rsidR="00021EF9">
        <w:rPr>
          <w:rFonts w:cs="Arial"/>
        </w:rPr>
        <w:t>4301-0008/2022-2</w:t>
      </w:r>
    </w:p>
    <w:p w14:paraId="55B94929" w14:textId="325AC796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021EF9" w:rsidRPr="00021EF9">
        <w:rPr>
          <w:rFonts w:cs="Arial"/>
        </w:rPr>
        <w:t xml:space="preserve"> </w:t>
      </w:r>
      <w:r w:rsidR="00021EF9">
        <w:rPr>
          <w:rFonts w:cs="Arial"/>
        </w:rPr>
        <w:t>2022-192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32BA9623" w:rsidR="00E05D11" w:rsidRDefault="00E05D11" w:rsidP="00D64EFC">
      <w:pPr>
        <w:tabs>
          <w:tab w:val="left" w:pos="1083"/>
        </w:tabs>
        <w:rPr>
          <w:rFonts w:cs="Arial"/>
        </w:rPr>
      </w:pPr>
      <w:r>
        <w:rPr>
          <w:rFonts w:cs="Arial"/>
        </w:rPr>
        <w:t>Naslov/sedež sodelujočega podjetja:</w:t>
      </w:r>
      <w:r w:rsidR="00D64EFC">
        <w:rPr>
          <w:rFonts w:cs="Arial"/>
        </w:rPr>
        <w:t xml:space="preserve"> ____________________________________________</w:t>
      </w:r>
      <w:r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7624AB93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="00EC70BB">
        <w:rPr>
          <w:rFonts w:cs="Arial"/>
        </w:rPr>
        <w:t>kandidata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so</w:t>
      </w:r>
      <w:r w:rsidR="00EC70BB">
        <w:rPr>
          <w:rFonts w:cs="Arial"/>
        </w:rPr>
        <w:t>kandidata</w:t>
      </w:r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3A50CBCE" w14:textId="77777777" w:rsidR="00021EF9" w:rsidRDefault="00021EF9" w:rsidP="00E81DF5">
      <w:pPr>
        <w:jc w:val="both"/>
        <w:rPr>
          <w:rFonts w:cs="Arial"/>
          <w:i/>
        </w:rPr>
      </w:pPr>
    </w:p>
    <w:p w14:paraId="5A792719" w14:textId="77777777" w:rsidR="00021EF9" w:rsidRDefault="00021EF9" w:rsidP="00E81DF5">
      <w:pPr>
        <w:jc w:val="both"/>
        <w:rPr>
          <w:rFonts w:cs="Arial"/>
          <w:i/>
        </w:rPr>
      </w:pPr>
    </w:p>
    <w:p w14:paraId="18BF8984" w14:textId="48A76FCF" w:rsidR="00D47195" w:rsidRPr="00E81DF5" w:rsidRDefault="00604DDB" w:rsidP="00E81DF5">
      <w:pPr>
        <w:jc w:val="both"/>
        <w:rPr>
          <w:rFonts w:cs="Arial"/>
          <w:i/>
        </w:rPr>
      </w:pPr>
      <w:bookmarkStart w:id="0" w:name="_GoBack"/>
      <w:bookmarkEnd w:id="0"/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je sestavni del in priloga </w:t>
      </w:r>
      <w:r w:rsidR="00EC70BB">
        <w:rPr>
          <w:rFonts w:cs="Arial"/>
          <w:i/>
        </w:rPr>
        <w:t>prijave</w:t>
      </w:r>
      <w:r w:rsidRPr="00E81DF5">
        <w:rPr>
          <w:rFonts w:cs="Arial"/>
          <w:i/>
        </w:rPr>
        <w:t>.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C51B49" w14:textId="77777777" w:rsidR="007B3471" w:rsidRDefault="007B3471">
      <w:r>
        <w:separator/>
      </w:r>
    </w:p>
  </w:endnote>
  <w:endnote w:type="continuationSeparator" w:id="0">
    <w:p w14:paraId="6F9D906C" w14:textId="77777777" w:rsidR="007B3471" w:rsidRDefault="007B3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07B1BC9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95F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95F81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C97FB" w14:textId="77777777" w:rsidR="007B3471" w:rsidRDefault="007B3471">
      <w:r>
        <w:separator/>
      </w:r>
    </w:p>
  </w:footnote>
  <w:footnote w:type="continuationSeparator" w:id="0">
    <w:p w14:paraId="5AB49CC0" w14:textId="77777777" w:rsidR="007B3471" w:rsidRDefault="007B3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62194383" w:rsidR="00C0552D" w:rsidRPr="00B84F6D" w:rsidRDefault="00EC70BB" w:rsidP="00972409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EC70BB">
            <w:rPr>
              <w:rFonts w:cs="Arial"/>
              <w:color w:val="000000"/>
              <w:sz w:val="16"/>
              <w:szCs w:val="16"/>
            </w:rPr>
            <w:t>OMEJENI POSTOPEK Z VZPOSTAVITVIJO DNS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1EF9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A0508"/>
    <w:rsid w:val="004B065E"/>
    <w:rsid w:val="004C21E1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7622"/>
    <w:rsid w:val="0054706A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C70BB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13" ma:contentTypeDescription="Ustvari nov dokument." ma:contentTypeScope="" ma:versionID="e12f1d1fb7bdba87543717c1adf59504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565fd3e5201a906a6b173aad3b8ecbb1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DF9D39-E882-4A48-82D9-0F13968980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schemas.microsoft.com/office/2006/documentManagement/types"/>
    <ds:schemaRef ds:uri="64b5e79a-161e-4f4f-95e3-8c5cd0f50b65"/>
    <ds:schemaRef ds:uri="http://purl.org/dc/elements/1.1/"/>
    <ds:schemaRef ds:uri="http://schemas.microsoft.com/office/2006/metadata/properties"/>
    <ds:schemaRef ds:uri="6a4cc071-bd85-44c5-acc7-68a9b922d49c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DE30638-C652-4D92-A907-27FFA1E50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30</TotalTime>
  <Pages>1</Pages>
  <Words>103</Words>
  <Characters>892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994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24</cp:revision>
  <cp:lastPrinted>2016-06-20T06:30:00Z</cp:lastPrinted>
  <dcterms:created xsi:type="dcterms:W3CDTF">2018-07-24T11:47:00Z</dcterms:created>
  <dcterms:modified xsi:type="dcterms:W3CDTF">2022-05-04T13:15:00Z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</Properties>
</file>